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Shirley de Souza,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Vice-Diretora de Dança,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coordenação de apresentações de danças na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Shirley de Souza,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Vice-Diretora de Dança,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coordenação de apresentações de danças na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D460C8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025" w:rsidRDefault="001B2025">
      <w:r>
        <w:separator/>
      </w:r>
    </w:p>
  </w:endnote>
  <w:endnote w:type="continuationSeparator" w:id="0">
    <w:p w:rsidR="001B2025" w:rsidRDefault="001B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025" w:rsidRDefault="001B2025">
      <w:r>
        <w:separator/>
      </w:r>
    </w:p>
  </w:footnote>
  <w:footnote w:type="continuationSeparator" w:id="0">
    <w:p w:rsidR="001B2025" w:rsidRDefault="001B2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D9C9812" wp14:editId="3B82B09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FBDB10E" wp14:editId="4B3E26E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2A6723F7" wp14:editId="51DB8F7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2025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460C8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2015-08-18T15:13:00Z</dcterms:created>
  <dcterms:modified xsi:type="dcterms:W3CDTF">2015-08-18T15:13:00Z</dcterms:modified>
</cp:coreProperties>
</file>